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1F3763" w:themeColor="accent1" w:themeShade="7F"/>
  <w:body>
    <w:p w14:paraId="7665B126" w14:textId="19193871" w:rsidR="0011442B" w:rsidRPr="0011442B" w:rsidRDefault="0011442B" w:rsidP="0011442B">
      <w:pPr>
        <w:rPr>
          <w:szCs w:val="32"/>
        </w:rPr>
      </w:pPr>
      <w:r w:rsidRPr="0011442B">
        <w:rPr>
          <w:szCs w:val="32"/>
        </w:rPr>
        <w:t>FILE MENU &gt; NEW &gt; SAVED SEARCH FOLDER &gt; “CHOOSE” BUTTON &gt; SELECT FOLDER(S) DIALOG</w:t>
      </w:r>
    </w:p>
    <w:p w14:paraId="3649F6FE" w14:textId="77777777" w:rsidR="0011442B" w:rsidRPr="0011442B" w:rsidRDefault="0011442B" w:rsidP="0011442B">
      <w:pPr>
        <w:rPr>
          <w:szCs w:val="32"/>
        </w:rPr>
      </w:pPr>
    </w:p>
    <w:p w14:paraId="4E952F3C" w14:textId="77777777" w:rsidR="0011442B" w:rsidRDefault="0011442B" w:rsidP="0011442B">
      <w:pPr>
        <w:rPr>
          <w:szCs w:val="32"/>
        </w:rPr>
      </w:pPr>
      <w:r w:rsidRPr="0011442B">
        <w:rPr>
          <w:szCs w:val="32"/>
        </w:rPr>
        <w:t>Neither the blue accent color nor the scrollbar color could be changed.</w:t>
      </w:r>
    </w:p>
    <w:p w14:paraId="01767B21" w14:textId="77777777" w:rsidR="000028DC" w:rsidRDefault="000028DC" w:rsidP="0011442B">
      <w:pPr>
        <w:rPr>
          <w:szCs w:val="32"/>
        </w:rPr>
      </w:pPr>
    </w:p>
    <w:p w14:paraId="711ABF13" w14:textId="77777777" w:rsidR="000028DC" w:rsidRDefault="000028DC" w:rsidP="0011442B">
      <w:pPr>
        <w:rPr>
          <w:szCs w:val="32"/>
        </w:rPr>
      </w:pPr>
    </w:p>
    <w:p w14:paraId="1C9137A3" w14:textId="77777777" w:rsidR="000028DC" w:rsidRPr="0017525A" w:rsidRDefault="000028DC" w:rsidP="000028DC">
      <w:pPr>
        <w:rPr>
          <w:szCs w:val="32"/>
        </w:rPr>
      </w:pPr>
      <w:r>
        <w:rPr>
          <w:szCs w:val="32"/>
        </w:rPr>
        <w:t>EDIT MENU &gt; FIND &gt; GLOBAL SEARCH</w:t>
      </w:r>
    </w:p>
    <w:p w14:paraId="0A101F97" w14:textId="77777777" w:rsidR="000028DC" w:rsidRPr="0017525A" w:rsidRDefault="000028DC" w:rsidP="000028DC">
      <w:pPr>
        <w:rPr>
          <w:szCs w:val="32"/>
        </w:rPr>
      </w:pPr>
    </w:p>
    <w:p w14:paraId="584DC6A8" w14:textId="11EAE065" w:rsidR="000028DC" w:rsidRDefault="000028DC" w:rsidP="0011442B">
      <w:pPr>
        <w:rPr>
          <w:szCs w:val="32"/>
        </w:rPr>
      </w:pPr>
      <w:r>
        <w:rPr>
          <w:szCs w:val="32"/>
        </w:rPr>
        <w:t xml:space="preserve">The colors of the Timeline </w:t>
      </w:r>
      <w:r w:rsidRPr="0017525A">
        <w:rPr>
          <w:szCs w:val="32"/>
        </w:rPr>
        <w:t xml:space="preserve">could </w:t>
      </w:r>
      <w:r>
        <w:rPr>
          <w:szCs w:val="32"/>
        </w:rPr>
        <w:t xml:space="preserve">not </w:t>
      </w:r>
      <w:r w:rsidRPr="0017525A">
        <w:rPr>
          <w:szCs w:val="32"/>
        </w:rPr>
        <w:t>be changed.</w:t>
      </w:r>
    </w:p>
    <w:p w14:paraId="29F1D1F8" w14:textId="77777777" w:rsidR="00966CA3" w:rsidRDefault="00966CA3" w:rsidP="0011442B">
      <w:pPr>
        <w:rPr>
          <w:szCs w:val="32"/>
        </w:rPr>
      </w:pPr>
    </w:p>
    <w:p w14:paraId="4C0688DE" w14:textId="77777777" w:rsidR="00966CA3" w:rsidRDefault="00966CA3" w:rsidP="0011442B">
      <w:pPr>
        <w:rPr>
          <w:szCs w:val="32"/>
        </w:rPr>
      </w:pPr>
    </w:p>
    <w:p w14:paraId="52277530" w14:textId="666BA050" w:rsidR="00966CA3" w:rsidRDefault="00966CA3" w:rsidP="0011442B">
      <w:pPr>
        <w:rPr>
          <w:szCs w:val="32"/>
        </w:rPr>
      </w:pPr>
      <w:r>
        <w:rPr>
          <w:szCs w:val="32"/>
        </w:rPr>
        <w:t>TOOLS MENU &gt; MESSAGE FILTERS &gt;</w:t>
      </w:r>
      <w:r w:rsidR="00C159D4">
        <w:rPr>
          <w:szCs w:val="32"/>
        </w:rPr>
        <w:t xml:space="preserve"> </w:t>
      </w:r>
      <w:r>
        <w:rPr>
          <w:szCs w:val="32"/>
        </w:rPr>
        <w:t>FILTER LOG</w:t>
      </w:r>
    </w:p>
    <w:p w14:paraId="3AECACA6" w14:textId="77777777" w:rsidR="00966CA3" w:rsidRDefault="00966CA3" w:rsidP="0011442B">
      <w:pPr>
        <w:rPr>
          <w:szCs w:val="32"/>
        </w:rPr>
      </w:pPr>
    </w:p>
    <w:p w14:paraId="6490D6D8" w14:textId="66A53A39" w:rsidR="00966CA3" w:rsidRPr="0011442B" w:rsidRDefault="00966CA3" w:rsidP="0011442B">
      <w:pPr>
        <w:rPr>
          <w:szCs w:val="32"/>
        </w:rPr>
      </w:pPr>
      <w:r>
        <w:rPr>
          <w:szCs w:val="32"/>
        </w:rPr>
        <w:t>The color of neither the “File not found” message nor the “Try Again” button could be changed.</w:t>
      </w:r>
    </w:p>
    <w:p w14:paraId="00F1F7B2" w14:textId="77777777" w:rsidR="0011442B" w:rsidRPr="0011442B" w:rsidRDefault="0011442B" w:rsidP="0011442B">
      <w:pPr>
        <w:rPr>
          <w:szCs w:val="32"/>
        </w:rPr>
      </w:pPr>
    </w:p>
    <w:p w14:paraId="5DB82135" w14:textId="77777777" w:rsidR="0011442B" w:rsidRPr="0011442B" w:rsidRDefault="0011442B" w:rsidP="0011442B">
      <w:pPr>
        <w:rPr>
          <w:szCs w:val="32"/>
        </w:rPr>
      </w:pPr>
    </w:p>
    <w:p w14:paraId="7BDEDB46" w14:textId="77777777" w:rsidR="0011442B" w:rsidRPr="0011442B" w:rsidRDefault="0011442B" w:rsidP="0011442B">
      <w:pPr>
        <w:rPr>
          <w:szCs w:val="32"/>
        </w:rPr>
      </w:pPr>
      <w:r w:rsidRPr="0011442B">
        <w:rPr>
          <w:szCs w:val="32"/>
        </w:rPr>
        <w:t>TOOLS MENU &gt; IMPORT and EXPORT DIALOGS</w:t>
      </w:r>
    </w:p>
    <w:p w14:paraId="2F8EFCC0" w14:textId="77777777" w:rsidR="0011442B" w:rsidRPr="0011442B" w:rsidRDefault="0011442B" w:rsidP="0011442B">
      <w:pPr>
        <w:rPr>
          <w:szCs w:val="32"/>
        </w:rPr>
      </w:pPr>
    </w:p>
    <w:p w14:paraId="1B831005" w14:textId="16DF17E8" w:rsidR="0011442B" w:rsidRPr="0011442B" w:rsidRDefault="0011442B" w:rsidP="0011442B">
      <w:pPr>
        <w:rPr>
          <w:szCs w:val="32"/>
        </w:rPr>
      </w:pPr>
      <w:r w:rsidRPr="0011442B">
        <w:rPr>
          <w:szCs w:val="32"/>
        </w:rPr>
        <w:t xml:space="preserve">The background color of the </w:t>
      </w:r>
      <w:r w:rsidR="007B08BE">
        <w:rPr>
          <w:szCs w:val="32"/>
        </w:rPr>
        <w:t xml:space="preserve">sloppily designed </w:t>
      </w:r>
      <w:r w:rsidRPr="0011442B">
        <w:rPr>
          <w:szCs w:val="32"/>
        </w:rPr>
        <w:t>Import Tool page and Export page could not be changed.</w:t>
      </w:r>
    </w:p>
    <w:p w14:paraId="6BBA67AF" w14:textId="77777777" w:rsidR="0011442B" w:rsidRDefault="0011442B" w:rsidP="0017525A">
      <w:pPr>
        <w:rPr>
          <w:szCs w:val="32"/>
        </w:rPr>
      </w:pPr>
    </w:p>
    <w:p w14:paraId="56B39E8F" w14:textId="77777777" w:rsidR="0011442B" w:rsidRDefault="0011442B" w:rsidP="0017525A">
      <w:pPr>
        <w:rPr>
          <w:szCs w:val="32"/>
        </w:rPr>
      </w:pPr>
    </w:p>
    <w:p w14:paraId="05527451" w14:textId="6928A0F4" w:rsidR="0017525A" w:rsidRPr="0017525A" w:rsidRDefault="0017525A" w:rsidP="0017525A">
      <w:pPr>
        <w:rPr>
          <w:szCs w:val="32"/>
        </w:rPr>
      </w:pPr>
      <w:r w:rsidRPr="0017525A">
        <w:rPr>
          <w:szCs w:val="32"/>
        </w:rPr>
        <w:t>SPACES TOOLBAR</w:t>
      </w:r>
    </w:p>
    <w:p w14:paraId="4744F19C" w14:textId="77777777" w:rsidR="0017525A" w:rsidRPr="0017525A" w:rsidRDefault="0017525A" w:rsidP="0017525A">
      <w:pPr>
        <w:rPr>
          <w:szCs w:val="32"/>
        </w:rPr>
      </w:pPr>
    </w:p>
    <w:p w14:paraId="3AF5D1A0" w14:textId="3F651E18" w:rsidR="0017525A" w:rsidRDefault="00953E4A" w:rsidP="0017525A">
      <w:pPr>
        <w:rPr>
          <w:szCs w:val="32"/>
        </w:rPr>
      </w:pPr>
      <w:r>
        <w:rPr>
          <w:szCs w:val="32"/>
        </w:rPr>
        <w:t>T</w:t>
      </w:r>
      <w:r w:rsidR="0017525A" w:rsidRPr="0017525A">
        <w:rPr>
          <w:szCs w:val="32"/>
        </w:rPr>
        <w:t xml:space="preserve">he background hover color of the Settings button could </w:t>
      </w:r>
      <w:r>
        <w:rPr>
          <w:szCs w:val="32"/>
        </w:rPr>
        <w:t xml:space="preserve">not </w:t>
      </w:r>
      <w:r w:rsidR="0017525A" w:rsidRPr="0017525A">
        <w:rPr>
          <w:szCs w:val="32"/>
        </w:rPr>
        <w:t>be controlled.</w:t>
      </w:r>
    </w:p>
    <w:p w14:paraId="295270D2" w14:textId="77777777" w:rsidR="0011442B" w:rsidRDefault="0011442B" w:rsidP="0017525A">
      <w:pPr>
        <w:rPr>
          <w:szCs w:val="32"/>
        </w:rPr>
      </w:pPr>
    </w:p>
    <w:p w14:paraId="276E295A" w14:textId="77777777" w:rsidR="00AD4350" w:rsidRDefault="00AD4350" w:rsidP="0017525A">
      <w:pPr>
        <w:rPr>
          <w:szCs w:val="32"/>
        </w:rPr>
      </w:pPr>
    </w:p>
    <w:p w14:paraId="3CA44F2B" w14:textId="77777777" w:rsidR="00AD4350" w:rsidRDefault="00AD4350" w:rsidP="0017525A">
      <w:pPr>
        <w:rPr>
          <w:szCs w:val="32"/>
        </w:rPr>
      </w:pPr>
    </w:p>
    <w:p w14:paraId="282522BC" w14:textId="77777777" w:rsidR="00AD4350" w:rsidRDefault="00AD4350" w:rsidP="0017525A">
      <w:pPr>
        <w:rPr>
          <w:szCs w:val="32"/>
        </w:rPr>
      </w:pPr>
    </w:p>
    <w:p w14:paraId="67A2B8A1" w14:textId="77777777" w:rsidR="0011442B" w:rsidRDefault="0011442B" w:rsidP="0017525A">
      <w:pPr>
        <w:rPr>
          <w:szCs w:val="32"/>
        </w:rPr>
      </w:pPr>
    </w:p>
    <w:p w14:paraId="6463C709" w14:textId="77777777" w:rsidR="0011442B" w:rsidRDefault="0011442B" w:rsidP="0011442B">
      <w:pPr>
        <w:rPr>
          <w:szCs w:val="32"/>
        </w:rPr>
      </w:pPr>
      <w:r>
        <w:rPr>
          <w:szCs w:val="32"/>
        </w:rPr>
        <w:lastRenderedPageBreak/>
        <w:t>ACCOUNT CENTRAL</w:t>
      </w:r>
    </w:p>
    <w:p w14:paraId="62D7842E" w14:textId="77777777" w:rsidR="0011442B" w:rsidRDefault="0011442B" w:rsidP="0011442B">
      <w:pPr>
        <w:rPr>
          <w:szCs w:val="32"/>
        </w:rPr>
      </w:pPr>
    </w:p>
    <w:p w14:paraId="00F6B660" w14:textId="77777777" w:rsidR="0011442B" w:rsidRDefault="0011442B" w:rsidP="0011442B">
      <w:pPr>
        <w:rPr>
          <w:szCs w:val="32"/>
        </w:rPr>
      </w:pPr>
      <w:r w:rsidRPr="001F6FF5">
        <w:rPr>
          <w:szCs w:val="32"/>
        </w:rPr>
        <w:t>The hover color of the Account Section</w:t>
      </w:r>
      <w:r>
        <w:rPr>
          <w:szCs w:val="32"/>
        </w:rPr>
        <w:t xml:space="preserve"> </w:t>
      </w:r>
      <w:r w:rsidRPr="001F6FF5">
        <w:rPr>
          <w:szCs w:val="32"/>
        </w:rPr>
        <w:t>buttons and the Import button could not be</w:t>
      </w:r>
      <w:r>
        <w:rPr>
          <w:szCs w:val="32"/>
        </w:rPr>
        <w:t xml:space="preserve"> </w:t>
      </w:r>
      <w:r w:rsidRPr="001F6FF5">
        <w:rPr>
          <w:szCs w:val="32"/>
        </w:rPr>
        <w:t>controlled.</w:t>
      </w:r>
    </w:p>
    <w:p w14:paraId="13BF364D" w14:textId="77777777" w:rsidR="0011442B" w:rsidRDefault="0011442B" w:rsidP="0011442B">
      <w:pPr>
        <w:rPr>
          <w:szCs w:val="32"/>
        </w:rPr>
      </w:pPr>
    </w:p>
    <w:p w14:paraId="25F8C0F9" w14:textId="77777777" w:rsidR="0017525A" w:rsidRPr="0017525A" w:rsidRDefault="0017525A" w:rsidP="0017525A">
      <w:pPr>
        <w:rPr>
          <w:szCs w:val="32"/>
        </w:rPr>
      </w:pPr>
    </w:p>
    <w:p w14:paraId="530FC488" w14:textId="77777777" w:rsidR="0017525A" w:rsidRPr="0017525A" w:rsidRDefault="0017525A" w:rsidP="0017525A">
      <w:pPr>
        <w:rPr>
          <w:szCs w:val="32"/>
        </w:rPr>
      </w:pPr>
      <w:r w:rsidRPr="0017525A">
        <w:rPr>
          <w:szCs w:val="32"/>
        </w:rPr>
        <w:t>PRINT PREVIEW WINDOW</w:t>
      </w:r>
    </w:p>
    <w:p w14:paraId="1EF37877" w14:textId="77777777" w:rsidR="0017525A" w:rsidRPr="0017525A" w:rsidRDefault="0017525A" w:rsidP="0017525A">
      <w:pPr>
        <w:rPr>
          <w:szCs w:val="32"/>
        </w:rPr>
      </w:pPr>
    </w:p>
    <w:p w14:paraId="7D6125A6" w14:textId="2B2CCE8E" w:rsidR="0017525A" w:rsidRDefault="0017525A" w:rsidP="0017525A">
      <w:pPr>
        <w:rPr>
          <w:szCs w:val="32"/>
        </w:rPr>
      </w:pPr>
      <w:r w:rsidRPr="0017525A">
        <w:rPr>
          <w:szCs w:val="32"/>
        </w:rPr>
        <w:t>The gray background color and the white scrollbar color could not be changed.</w:t>
      </w:r>
    </w:p>
    <w:p w14:paraId="36734A7C" w14:textId="77777777" w:rsidR="002A46A4" w:rsidRDefault="002A46A4" w:rsidP="0017525A">
      <w:pPr>
        <w:rPr>
          <w:szCs w:val="32"/>
        </w:rPr>
      </w:pPr>
    </w:p>
    <w:p w14:paraId="3376CD40" w14:textId="77777777" w:rsidR="002A46A4" w:rsidRDefault="002A46A4" w:rsidP="0017525A">
      <w:pPr>
        <w:rPr>
          <w:szCs w:val="32"/>
        </w:rPr>
      </w:pPr>
    </w:p>
    <w:p w14:paraId="5707CCC0" w14:textId="0F9B026D" w:rsidR="002A46A4" w:rsidRDefault="002A46A4" w:rsidP="0017525A">
      <w:pPr>
        <w:rPr>
          <w:szCs w:val="32"/>
        </w:rPr>
      </w:pPr>
      <w:r>
        <w:rPr>
          <w:szCs w:val="32"/>
        </w:rPr>
        <w:t>CHAT WINDOW</w:t>
      </w:r>
    </w:p>
    <w:p w14:paraId="72405729" w14:textId="77777777" w:rsidR="002A46A4" w:rsidRDefault="002A46A4" w:rsidP="0017525A">
      <w:pPr>
        <w:rPr>
          <w:szCs w:val="32"/>
        </w:rPr>
      </w:pPr>
    </w:p>
    <w:p w14:paraId="64CF8196" w14:textId="6D315E22" w:rsidR="002A46A4" w:rsidRDefault="002A46A4" w:rsidP="002A46A4">
      <w:pPr>
        <w:rPr>
          <w:szCs w:val="32"/>
        </w:rPr>
      </w:pPr>
      <w:r w:rsidRPr="002A46A4">
        <w:rPr>
          <w:szCs w:val="32"/>
        </w:rPr>
        <w:t xml:space="preserve">The color of the </w:t>
      </w:r>
      <w:r w:rsidR="00685559">
        <w:rPr>
          <w:szCs w:val="32"/>
        </w:rPr>
        <w:t xml:space="preserve">blue </w:t>
      </w:r>
      <w:r w:rsidRPr="002A46A4">
        <w:rPr>
          <w:szCs w:val="32"/>
        </w:rPr>
        <w:t xml:space="preserve">outline that </w:t>
      </w:r>
      <w:r w:rsidR="00685559">
        <w:rPr>
          <w:szCs w:val="32"/>
        </w:rPr>
        <w:t>appears when</w:t>
      </w:r>
      <w:r>
        <w:rPr>
          <w:szCs w:val="32"/>
        </w:rPr>
        <w:t xml:space="preserve"> </w:t>
      </w:r>
      <w:r w:rsidRPr="002A46A4">
        <w:rPr>
          <w:szCs w:val="32"/>
        </w:rPr>
        <w:t xml:space="preserve">Display Name and Status Message </w:t>
      </w:r>
      <w:r w:rsidR="00685559">
        <w:rPr>
          <w:szCs w:val="32"/>
        </w:rPr>
        <w:t>are</w:t>
      </w:r>
      <w:r w:rsidRPr="002A46A4">
        <w:rPr>
          <w:szCs w:val="32"/>
        </w:rPr>
        <w:t xml:space="preserve"> clicked</w:t>
      </w:r>
      <w:r>
        <w:rPr>
          <w:szCs w:val="32"/>
        </w:rPr>
        <w:t xml:space="preserve"> </w:t>
      </w:r>
      <w:r w:rsidRPr="002A46A4">
        <w:rPr>
          <w:szCs w:val="32"/>
        </w:rPr>
        <w:t>c</w:t>
      </w:r>
      <w:r>
        <w:rPr>
          <w:szCs w:val="32"/>
        </w:rPr>
        <w:t xml:space="preserve">ould </w:t>
      </w:r>
      <w:r w:rsidRPr="002A46A4">
        <w:rPr>
          <w:szCs w:val="32"/>
        </w:rPr>
        <w:t>not be changed.</w:t>
      </w:r>
    </w:p>
    <w:p w14:paraId="09BC7540" w14:textId="77777777" w:rsidR="00FA67D4" w:rsidRDefault="00FA67D4" w:rsidP="00AD4350">
      <w:pPr>
        <w:rPr>
          <w:szCs w:val="32"/>
        </w:rPr>
      </w:pPr>
    </w:p>
    <w:p w14:paraId="54068B33" w14:textId="77777777" w:rsidR="00FA67D4" w:rsidRDefault="00FA67D4" w:rsidP="00AD4350">
      <w:pPr>
        <w:rPr>
          <w:szCs w:val="32"/>
        </w:rPr>
      </w:pPr>
    </w:p>
    <w:p w14:paraId="5172E60B" w14:textId="77777777" w:rsidR="00FA67D4" w:rsidRDefault="00FA67D4" w:rsidP="00FA67D4">
      <w:pPr>
        <w:rPr>
          <w:szCs w:val="32"/>
        </w:rPr>
      </w:pPr>
      <w:r>
        <w:rPr>
          <w:szCs w:val="32"/>
        </w:rPr>
        <w:t>PDF VIEWER</w:t>
      </w:r>
    </w:p>
    <w:p w14:paraId="3FF0054B" w14:textId="77777777" w:rsidR="00FA67D4" w:rsidRDefault="00FA67D4" w:rsidP="00FA67D4">
      <w:pPr>
        <w:rPr>
          <w:szCs w:val="32"/>
        </w:rPr>
      </w:pPr>
    </w:p>
    <w:p w14:paraId="6732AEFA" w14:textId="46F28AAE" w:rsidR="00AD4350" w:rsidRDefault="00FA67D4" w:rsidP="0017525A">
      <w:pPr>
        <w:rPr>
          <w:szCs w:val="32"/>
        </w:rPr>
      </w:pPr>
      <w:r>
        <w:rPr>
          <w:szCs w:val="32"/>
        </w:rPr>
        <w:t>The color of the Zoom button drop-down menu could not be changed.</w:t>
      </w:r>
    </w:p>
    <w:p w14:paraId="2775963F" w14:textId="77777777" w:rsidR="00FB7176" w:rsidRDefault="00FB7176" w:rsidP="0017525A">
      <w:pPr>
        <w:rPr>
          <w:szCs w:val="32"/>
        </w:rPr>
      </w:pPr>
    </w:p>
    <w:p w14:paraId="743D7109" w14:textId="77777777" w:rsidR="00FB7176" w:rsidRDefault="00FB7176" w:rsidP="0017525A">
      <w:pPr>
        <w:rPr>
          <w:szCs w:val="32"/>
        </w:rPr>
      </w:pPr>
    </w:p>
    <w:p w14:paraId="7ECBD1FF" w14:textId="687991D1" w:rsidR="00FB7176" w:rsidRDefault="00FB7176" w:rsidP="0017525A">
      <w:pPr>
        <w:rPr>
          <w:szCs w:val="32"/>
        </w:rPr>
      </w:pPr>
      <w:r>
        <w:rPr>
          <w:szCs w:val="32"/>
        </w:rPr>
        <w:t>ADDRESS BOOK</w:t>
      </w:r>
    </w:p>
    <w:p w14:paraId="00F92341" w14:textId="77777777" w:rsidR="00FB7176" w:rsidRDefault="00FB7176" w:rsidP="0017525A">
      <w:pPr>
        <w:rPr>
          <w:szCs w:val="32"/>
        </w:rPr>
      </w:pPr>
    </w:p>
    <w:p w14:paraId="16EF4657" w14:textId="30C44070" w:rsidR="00FB7176" w:rsidRPr="0017525A" w:rsidRDefault="00FB7176" w:rsidP="0017525A">
      <w:pPr>
        <w:rPr>
          <w:szCs w:val="32"/>
        </w:rPr>
      </w:pPr>
      <w:r>
        <w:rPr>
          <w:szCs w:val="32"/>
        </w:rPr>
        <w:t>The color of the add input field “plus” buttons, other than the add name</w:t>
      </w:r>
      <w:r w:rsidR="000271CF">
        <w:rPr>
          <w:szCs w:val="32"/>
        </w:rPr>
        <w:t xml:space="preserve"> input field</w:t>
      </w:r>
      <w:r>
        <w:rPr>
          <w:szCs w:val="32"/>
        </w:rPr>
        <w:t xml:space="preserve"> “plus” buttons, could not be controlled.</w:t>
      </w:r>
    </w:p>
    <w:p w14:paraId="3738E7B0" w14:textId="77777777" w:rsidR="00911272" w:rsidRDefault="00911272" w:rsidP="0017525A">
      <w:pPr>
        <w:rPr>
          <w:szCs w:val="32"/>
        </w:rPr>
      </w:pPr>
    </w:p>
    <w:p w14:paraId="648AF983" w14:textId="77777777" w:rsidR="000A2D5C" w:rsidRDefault="000A2D5C" w:rsidP="0017525A">
      <w:pPr>
        <w:rPr>
          <w:szCs w:val="32"/>
        </w:rPr>
      </w:pPr>
    </w:p>
    <w:p w14:paraId="1A5DBACA" w14:textId="77777777" w:rsidR="000A2D5C" w:rsidRDefault="000A2D5C" w:rsidP="0017525A">
      <w:pPr>
        <w:rPr>
          <w:szCs w:val="32"/>
        </w:rPr>
      </w:pPr>
    </w:p>
    <w:p w14:paraId="75EACB85" w14:textId="5002B142" w:rsidR="002A3CD7" w:rsidRDefault="002A3CD7" w:rsidP="00277522">
      <w:pPr>
        <w:rPr>
          <w:szCs w:val="32"/>
        </w:rPr>
      </w:pPr>
      <w:r>
        <w:rPr>
          <w:szCs w:val="32"/>
        </w:rPr>
        <w:t>ADD-ONS MANAGER</w:t>
      </w:r>
    </w:p>
    <w:p w14:paraId="30FBDD74" w14:textId="77777777" w:rsidR="002A3CD7" w:rsidRDefault="002A3CD7" w:rsidP="00277522">
      <w:pPr>
        <w:rPr>
          <w:szCs w:val="32"/>
        </w:rPr>
      </w:pPr>
    </w:p>
    <w:p w14:paraId="385E7675" w14:textId="38C62306" w:rsidR="002A3CD7" w:rsidRDefault="002A3CD7" w:rsidP="00277522">
      <w:pPr>
        <w:rPr>
          <w:szCs w:val="32"/>
        </w:rPr>
      </w:pPr>
      <w:r>
        <w:rPr>
          <w:szCs w:val="32"/>
        </w:rPr>
        <w:t>The borders at the top, bottom, and right of the</w:t>
      </w:r>
      <w:r w:rsidR="006047F4">
        <w:rPr>
          <w:szCs w:val="32"/>
        </w:rPr>
        <w:t xml:space="preserve"> </w:t>
      </w:r>
      <w:r>
        <w:rPr>
          <w:szCs w:val="32"/>
        </w:rPr>
        <w:t xml:space="preserve">window </w:t>
      </w:r>
      <w:r w:rsidR="00F85A3C">
        <w:rPr>
          <w:szCs w:val="32"/>
        </w:rPr>
        <w:t xml:space="preserve">were created by programming error and </w:t>
      </w:r>
      <w:r>
        <w:rPr>
          <w:szCs w:val="32"/>
        </w:rPr>
        <w:t>could not be removed</w:t>
      </w:r>
      <w:r w:rsidR="006047F4">
        <w:rPr>
          <w:szCs w:val="32"/>
        </w:rPr>
        <w:t>, only darkened.</w:t>
      </w:r>
    </w:p>
    <w:p w14:paraId="63D8AFB4" w14:textId="77777777" w:rsidR="005F1879" w:rsidRDefault="005F1879" w:rsidP="00277522">
      <w:pPr>
        <w:rPr>
          <w:szCs w:val="32"/>
        </w:rPr>
      </w:pPr>
    </w:p>
    <w:p w14:paraId="54A06FA9" w14:textId="77777777" w:rsidR="005F1879" w:rsidRDefault="005F1879" w:rsidP="00277522">
      <w:pPr>
        <w:rPr>
          <w:szCs w:val="32"/>
        </w:rPr>
      </w:pPr>
    </w:p>
    <w:p w14:paraId="58D6E098" w14:textId="58196CCB" w:rsidR="005F1879" w:rsidRDefault="005F1879" w:rsidP="00277522">
      <w:pPr>
        <w:rPr>
          <w:szCs w:val="32"/>
        </w:rPr>
      </w:pPr>
      <w:r>
        <w:rPr>
          <w:szCs w:val="32"/>
        </w:rPr>
        <w:t>SETTINGS</w:t>
      </w:r>
    </w:p>
    <w:p w14:paraId="6D632B4A" w14:textId="77777777" w:rsidR="005F1879" w:rsidRDefault="005F1879" w:rsidP="00277522">
      <w:pPr>
        <w:rPr>
          <w:szCs w:val="32"/>
        </w:rPr>
      </w:pPr>
    </w:p>
    <w:p w14:paraId="2BBEAAD9" w14:textId="587F129F" w:rsidR="005F1879" w:rsidRDefault="005F1879" w:rsidP="00277522">
      <w:pPr>
        <w:rPr>
          <w:szCs w:val="32"/>
        </w:rPr>
      </w:pPr>
      <w:r>
        <w:rPr>
          <w:szCs w:val="32"/>
        </w:rPr>
        <w:t xml:space="preserve">The strange, left-justified background color of </w:t>
      </w:r>
      <w:r w:rsidR="00A239AA">
        <w:rPr>
          <w:szCs w:val="32"/>
        </w:rPr>
        <w:t xml:space="preserve">some </w:t>
      </w:r>
      <w:r>
        <w:rPr>
          <w:szCs w:val="32"/>
        </w:rPr>
        <w:t>menu items when hovered or selected</w:t>
      </w:r>
      <w:r w:rsidR="003253C3">
        <w:rPr>
          <w:szCs w:val="32"/>
        </w:rPr>
        <w:t xml:space="preserve"> was created by programming error and</w:t>
      </w:r>
      <w:r>
        <w:rPr>
          <w:szCs w:val="32"/>
        </w:rPr>
        <w:t xml:space="preserve"> could not be changed.</w:t>
      </w:r>
    </w:p>
    <w:p w14:paraId="180AD5A3" w14:textId="77777777" w:rsidR="001974B4" w:rsidRDefault="001974B4" w:rsidP="00CA213B">
      <w:pPr>
        <w:rPr>
          <w:szCs w:val="32"/>
        </w:rPr>
      </w:pPr>
    </w:p>
    <w:p w14:paraId="480613DD" w14:textId="77777777" w:rsidR="001974B4" w:rsidRDefault="001974B4" w:rsidP="00CA213B">
      <w:pPr>
        <w:rPr>
          <w:szCs w:val="32"/>
        </w:rPr>
      </w:pPr>
    </w:p>
    <w:p w14:paraId="0634FFB6" w14:textId="60E404BD" w:rsidR="001974B4" w:rsidRDefault="001974B4" w:rsidP="00CA213B">
      <w:pPr>
        <w:rPr>
          <w:szCs w:val="32"/>
        </w:rPr>
      </w:pPr>
      <w:r>
        <w:rPr>
          <w:szCs w:val="32"/>
        </w:rPr>
        <w:t>SCROLLBARS</w:t>
      </w:r>
    </w:p>
    <w:p w14:paraId="7E66BFD6" w14:textId="77777777" w:rsidR="001974B4" w:rsidRDefault="001974B4" w:rsidP="00CA213B">
      <w:pPr>
        <w:rPr>
          <w:szCs w:val="32"/>
        </w:rPr>
      </w:pPr>
    </w:p>
    <w:p w14:paraId="4688B0DE" w14:textId="2A662B3A" w:rsidR="001974B4" w:rsidRDefault="001974B4" w:rsidP="00CA213B">
      <w:pPr>
        <w:rPr>
          <w:szCs w:val="32"/>
        </w:rPr>
      </w:pPr>
      <w:r>
        <w:rPr>
          <w:szCs w:val="32"/>
        </w:rPr>
        <w:t>The dull, hard-to-define background color of many of the scrollbars could no</w:t>
      </w:r>
      <w:r w:rsidR="00B80FBA">
        <w:rPr>
          <w:szCs w:val="32"/>
        </w:rPr>
        <w:t>t</w:t>
      </w:r>
      <w:r>
        <w:rPr>
          <w:szCs w:val="32"/>
        </w:rPr>
        <w:t xml:space="preserve"> be changed.</w:t>
      </w:r>
    </w:p>
    <w:p w14:paraId="5CD6EA46" w14:textId="77777777" w:rsidR="001A4F24" w:rsidRDefault="001A4F24" w:rsidP="00B5570B">
      <w:pPr>
        <w:rPr>
          <w:szCs w:val="32"/>
        </w:rPr>
      </w:pPr>
    </w:p>
    <w:p w14:paraId="7FCD5850" w14:textId="77777777" w:rsidR="001A4F24" w:rsidRDefault="001A4F24" w:rsidP="00B5570B">
      <w:pPr>
        <w:rPr>
          <w:szCs w:val="32"/>
        </w:rPr>
      </w:pPr>
    </w:p>
    <w:p w14:paraId="59F2DE72" w14:textId="5DA700FB" w:rsidR="00B5570B" w:rsidRDefault="00B5570B" w:rsidP="00B5570B">
      <w:pPr>
        <w:rPr>
          <w:szCs w:val="32"/>
        </w:rPr>
      </w:pPr>
      <w:r>
        <w:rPr>
          <w:szCs w:val="32"/>
        </w:rPr>
        <w:t xml:space="preserve">The </w:t>
      </w:r>
      <w:r w:rsidR="00E3111D">
        <w:rPr>
          <w:szCs w:val="32"/>
        </w:rPr>
        <w:t xml:space="preserve">CALENDAR window and the </w:t>
      </w:r>
      <w:r>
        <w:rPr>
          <w:szCs w:val="32"/>
        </w:rPr>
        <w:t xml:space="preserve">NEW </w:t>
      </w:r>
      <w:r w:rsidR="00E3111D">
        <w:rPr>
          <w:szCs w:val="32"/>
        </w:rPr>
        <w:t>and</w:t>
      </w:r>
      <w:r>
        <w:rPr>
          <w:szCs w:val="32"/>
        </w:rPr>
        <w:t xml:space="preserve"> EXISTING MAIL ACCOUNT SETUP DIALOGS have been left unchanged.</w:t>
      </w:r>
    </w:p>
    <w:sectPr w:rsidR="00B5570B" w:rsidSect="00540369">
      <w:headerReference w:type="default" r:id="rId6"/>
      <w:pgSz w:w="12240" w:h="15840"/>
      <w:pgMar w:top="1152" w:right="1296" w:bottom="1152" w:left="1584" w:header="1152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D65A4" w14:textId="77777777" w:rsidR="00540369" w:rsidRDefault="00540369" w:rsidP="006B463B">
      <w:pPr>
        <w:spacing w:after="0"/>
      </w:pPr>
      <w:r>
        <w:separator/>
      </w:r>
    </w:p>
  </w:endnote>
  <w:endnote w:type="continuationSeparator" w:id="0">
    <w:p w14:paraId="503D3095" w14:textId="77777777" w:rsidR="00540369" w:rsidRDefault="00540369" w:rsidP="006B46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F25A2" w14:textId="77777777" w:rsidR="00540369" w:rsidRDefault="00540369" w:rsidP="006B463B">
      <w:pPr>
        <w:spacing w:after="0"/>
      </w:pPr>
      <w:r>
        <w:separator/>
      </w:r>
    </w:p>
  </w:footnote>
  <w:footnote w:type="continuationSeparator" w:id="0">
    <w:p w14:paraId="2AFA5080" w14:textId="77777777" w:rsidR="00540369" w:rsidRDefault="00540369" w:rsidP="006B46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4258E" w14:textId="77777777" w:rsidR="006B463B" w:rsidRPr="006B463B" w:rsidRDefault="006B463B" w:rsidP="006B463B">
    <w:pPr>
      <w:pStyle w:val="Header"/>
    </w:pPr>
    <w:r w:rsidRPr="006B463B">
      <w:t>THUNDERBIRD STYLING ROADBLOCKS</w:t>
    </w:r>
  </w:p>
  <w:p w14:paraId="24817DBF" w14:textId="77777777" w:rsidR="006B463B" w:rsidRPr="006B463B" w:rsidRDefault="006B463B" w:rsidP="006B463B">
    <w:pPr>
      <w:pStyle w:val="Header"/>
    </w:pPr>
    <w:r w:rsidRPr="006B463B">
      <w:t>==============================</w:t>
    </w:r>
  </w:p>
  <w:p w14:paraId="438686DD" w14:textId="77777777" w:rsidR="006B463B" w:rsidRDefault="006B46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1"/>
  <w:displayBackgroundShape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25A"/>
    <w:rsid w:val="000028DC"/>
    <w:rsid w:val="00002C8E"/>
    <w:rsid w:val="000271CF"/>
    <w:rsid w:val="0003229F"/>
    <w:rsid w:val="00041705"/>
    <w:rsid w:val="00043625"/>
    <w:rsid w:val="000862D6"/>
    <w:rsid w:val="000873FA"/>
    <w:rsid w:val="00096D38"/>
    <w:rsid w:val="000A2D5C"/>
    <w:rsid w:val="000B58DC"/>
    <w:rsid w:val="000B7EEC"/>
    <w:rsid w:val="000E6C87"/>
    <w:rsid w:val="000F1F29"/>
    <w:rsid w:val="001122DE"/>
    <w:rsid w:val="0011442B"/>
    <w:rsid w:val="00124C43"/>
    <w:rsid w:val="0015537B"/>
    <w:rsid w:val="00171604"/>
    <w:rsid w:val="0017525A"/>
    <w:rsid w:val="001974B4"/>
    <w:rsid w:val="001A4F24"/>
    <w:rsid w:val="001F6FF5"/>
    <w:rsid w:val="0020521E"/>
    <w:rsid w:val="002053FE"/>
    <w:rsid w:val="002673F7"/>
    <w:rsid w:val="00272A61"/>
    <w:rsid w:val="002739BE"/>
    <w:rsid w:val="00273A50"/>
    <w:rsid w:val="00277522"/>
    <w:rsid w:val="002A3CD7"/>
    <w:rsid w:val="002A46A4"/>
    <w:rsid w:val="002C61A0"/>
    <w:rsid w:val="002D6E8B"/>
    <w:rsid w:val="002E6DBE"/>
    <w:rsid w:val="00300DB6"/>
    <w:rsid w:val="0031097D"/>
    <w:rsid w:val="003253C3"/>
    <w:rsid w:val="003335DC"/>
    <w:rsid w:val="00342D9D"/>
    <w:rsid w:val="003C08C2"/>
    <w:rsid w:val="003D2F5E"/>
    <w:rsid w:val="003F156C"/>
    <w:rsid w:val="004000C5"/>
    <w:rsid w:val="00407BD7"/>
    <w:rsid w:val="0042384B"/>
    <w:rsid w:val="004259B9"/>
    <w:rsid w:val="004A7232"/>
    <w:rsid w:val="004C531F"/>
    <w:rsid w:val="00517382"/>
    <w:rsid w:val="00540369"/>
    <w:rsid w:val="00556AA1"/>
    <w:rsid w:val="00585ED1"/>
    <w:rsid w:val="005A46CB"/>
    <w:rsid w:val="005F1879"/>
    <w:rsid w:val="00600D74"/>
    <w:rsid w:val="006047F4"/>
    <w:rsid w:val="0060703C"/>
    <w:rsid w:val="006113C7"/>
    <w:rsid w:val="0064494D"/>
    <w:rsid w:val="00685559"/>
    <w:rsid w:val="006A4177"/>
    <w:rsid w:val="006B157E"/>
    <w:rsid w:val="006B463B"/>
    <w:rsid w:val="006B5AA6"/>
    <w:rsid w:val="006F03D7"/>
    <w:rsid w:val="0070037A"/>
    <w:rsid w:val="00720E50"/>
    <w:rsid w:val="00737087"/>
    <w:rsid w:val="007467C1"/>
    <w:rsid w:val="00746F62"/>
    <w:rsid w:val="0075175C"/>
    <w:rsid w:val="007B08BE"/>
    <w:rsid w:val="007B3BF2"/>
    <w:rsid w:val="007C1B80"/>
    <w:rsid w:val="007C47CD"/>
    <w:rsid w:val="007D28A0"/>
    <w:rsid w:val="008072CD"/>
    <w:rsid w:val="00812A5C"/>
    <w:rsid w:val="00830F47"/>
    <w:rsid w:val="00835F77"/>
    <w:rsid w:val="00840E2E"/>
    <w:rsid w:val="008A6816"/>
    <w:rsid w:val="008C7BDB"/>
    <w:rsid w:val="00911272"/>
    <w:rsid w:val="00953E4A"/>
    <w:rsid w:val="00966CA3"/>
    <w:rsid w:val="009A0739"/>
    <w:rsid w:val="00A12031"/>
    <w:rsid w:val="00A239AA"/>
    <w:rsid w:val="00A24AC2"/>
    <w:rsid w:val="00A61666"/>
    <w:rsid w:val="00AD4350"/>
    <w:rsid w:val="00AD60CD"/>
    <w:rsid w:val="00AF2B3D"/>
    <w:rsid w:val="00B52431"/>
    <w:rsid w:val="00B5570B"/>
    <w:rsid w:val="00B80FBA"/>
    <w:rsid w:val="00B97527"/>
    <w:rsid w:val="00BA1786"/>
    <w:rsid w:val="00BA363A"/>
    <w:rsid w:val="00BC5720"/>
    <w:rsid w:val="00BD3EEA"/>
    <w:rsid w:val="00BE318F"/>
    <w:rsid w:val="00C159D4"/>
    <w:rsid w:val="00C554AF"/>
    <w:rsid w:val="00CA213B"/>
    <w:rsid w:val="00CF6FF1"/>
    <w:rsid w:val="00D34861"/>
    <w:rsid w:val="00D34C31"/>
    <w:rsid w:val="00D526E5"/>
    <w:rsid w:val="00D611B5"/>
    <w:rsid w:val="00D63A44"/>
    <w:rsid w:val="00D74886"/>
    <w:rsid w:val="00D755D1"/>
    <w:rsid w:val="00D90FCE"/>
    <w:rsid w:val="00DC294B"/>
    <w:rsid w:val="00DC52BD"/>
    <w:rsid w:val="00DD3A20"/>
    <w:rsid w:val="00DE1E80"/>
    <w:rsid w:val="00DE3E56"/>
    <w:rsid w:val="00DE7B9B"/>
    <w:rsid w:val="00E10745"/>
    <w:rsid w:val="00E10CA8"/>
    <w:rsid w:val="00E255DF"/>
    <w:rsid w:val="00E25E14"/>
    <w:rsid w:val="00E3111D"/>
    <w:rsid w:val="00E73D7C"/>
    <w:rsid w:val="00E87BAC"/>
    <w:rsid w:val="00EA4CB2"/>
    <w:rsid w:val="00F034A2"/>
    <w:rsid w:val="00F10A48"/>
    <w:rsid w:val="00F65A4A"/>
    <w:rsid w:val="00F81A4E"/>
    <w:rsid w:val="00F85A3C"/>
    <w:rsid w:val="00FA67D4"/>
    <w:rsid w:val="00FB7176"/>
    <w:rsid w:val="00FD4DF0"/>
    <w:rsid w:val="00FE05B7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7E59A"/>
  <w15:chartTrackingRefBased/>
  <w15:docId w15:val="{87D8E8AF-B257-445E-8662-CB956706E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ucida Console" w:eastAsiaTheme="minorHAnsi" w:hAnsi="Lucida Console" w:cstheme="minorBidi"/>
        <w:kern w:val="16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031"/>
    <w:pPr>
      <w:spacing w:line="240" w:lineRule="auto"/>
      <w:contextualSpacing/>
    </w:pPr>
    <w:rPr>
      <w:rFonts w:ascii="Consolas" w:hAnsi="Consolas"/>
      <w:sz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29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F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29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F5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D2F5E"/>
    <w:pPr>
      <w:spacing w:after="0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F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velopeAddress">
    <w:name w:val="envelope address"/>
    <w:basedOn w:val="Normal"/>
    <w:uiPriority w:val="99"/>
    <w:semiHidden/>
    <w:unhideWhenUsed/>
    <w:rsid w:val="00F65A4A"/>
    <w:pPr>
      <w:framePr w:w="7920" w:h="1980" w:hRule="exact" w:hSpace="180" w:wrap="auto" w:hAnchor="page" w:xAlign="center" w:yAlign="bottom"/>
      <w:spacing w:after="0"/>
      <w:ind w:left="2880"/>
    </w:pPr>
    <w:rPr>
      <w:rFonts w:ascii="Century" w:eastAsiaTheme="majorEastAsia" w:hAnsi="Century" w:cstheme="majorBidi"/>
      <w:sz w:val="36"/>
      <w:szCs w:val="24"/>
    </w:rPr>
  </w:style>
  <w:style w:type="paragraph" w:styleId="Header">
    <w:name w:val="header"/>
    <w:basedOn w:val="Normal"/>
    <w:link w:val="HeaderChar"/>
    <w:uiPriority w:val="99"/>
    <w:unhideWhenUsed/>
    <w:rsid w:val="006B463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B463B"/>
    <w:rPr>
      <w:rFonts w:ascii="Consolas" w:hAnsi="Consolas"/>
      <w:sz w:val="32"/>
    </w:rPr>
  </w:style>
  <w:style w:type="paragraph" w:styleId="Footer">
    <w:name w:val="footer"/>
    <w:basedOn w:val="Normal"/>
    <w:link w:val="FooterChar"/>
    <w:uiPriority w:val="99"/>
    <w:unhideWhenUsed/>
    <w:rsid w:val="006B463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B463B"/>
    <w:rPr>
      <w:rFonts w:ascii="Consolas" w:hAnsi="Consolas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wner\Documents\Word\Templates\Consol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Consolas</Template>
  <TotalTime>4322</TotalTime>
  <Pages>3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Peyser</dc:creator>
  <cp:keywords/>
  <dc:description/>
  <cp:lastModifiedBy>William Peyser</cp:lastModifiedBy>
  <cp:revision>98</cp:revision>
  <dcterms:created xsi:type="dcterms:W3CDTF">2022-10-05T12:38:00Z</dcterms:created>
  <dcterms:modified xsi:type="dcterms:W3CDTF">2024-03-14T18:13:00Z</dcterms:modified>
</cp:coreProperties>
</file>